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การให้ความเห็นชอบหลักสูตร รายละเอียดที่เกี่ยวข้องและรายการค่าใช้จ่าย ที่ใช้ในการฝึกยกระดับฝีมือแรงงานและการฝึกเปลี่ยนสาขาอาชีพ 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กรณีส่งลูกจ้างไปรับการฝึกภายนอก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)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กองส่งเสริมการพัฒนาฝีมือแรงงาน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การให้ความเห็นชอบหลักสูตร รายละเอียดที่เกี่ยวข้องและรายการค่าใช้จ่าย ที่ใช้ในการฝึกยกระดับฝีมือแรงงานและการฝึกเปลี่ยนสาขาอาชีพ 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กรณีส่งลูกจ้างไปรับการฝึกภายนอก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กองส่งเสริมการพัฒนาฝีมือแรงงาน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ส่งเสริมการพัฒนาฝีมือแรงงาน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3107BF5A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BA0026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ส่วนกลางที่ตั้งอยู่ในภูมิภาค </w:t>
      </w:r>
      <w:r w:rsidR="00BA0026" w:rsidRPr="000C2AAC">
        <w:rPr>
          <w:rFonts w:asciiTheme="minorBidi" w:hAnsiTheme="minorBidi"/>
          <w:noProof/>
          <w:sz w:val="32"/>
          <w:szCs w:val="32"/>
        </w:rPr>
        <w:t>(</w:t>
      </w:r>
      <w:r w:rsidR="00BA0026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ตามกฎกระทรวง</w:t>
      </w:r>
      <w:r w:rsidR="00BA0026" w:rsidRPr="000C2AAC">
        <w:rPr>
          <w:rFonts w:asciiTheme="minorBidi" w:hAnsiTheme="minorBidi"/>
          <w:noProof/>
          <w:sz w:val="32"/>
          <w:szCs w:val="32"/>
        </w:rPr>
        <w:t>),</w:t>
      </w:r>
      <w:r w:rsidR="00BA0026">
        <w:rPr>
          <w:rFonts w:asciiTheme="minorBidi" w:hAnsiTheme="minorBidi"/>
          <w:noProof/>
          <w:sz w:val="32"/>
          <w:szCs w:val="32"/>
        </w:rPr>
        <w:t xml:space="preserve"> </w:t>
      </w:r>
      <w:r w:rsidR="00BA0026">
        <w:rPr>
          <w:rFonts w:asciiTheme="minorBidi" w:hAnsiTheme="minorBidi" w:hint="cs"/>
          <w:noProof/>
          <w:sz w:val="32"/>
          <w:szCs w:val="32"/>
          <w:cs/>
          <w:lang w:bidi="th-TH"/>
        </w:rPr>
        <w:t>จังหวัดปราจีนบุรี</w:t>
      </w:r>
      <w:r w:rsidR="00BA0026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ส่งเสริมการพัฒนาฝีมือแรงงาน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2545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และที่แก้ไขเพิ่มเติม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684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1,169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31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]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การให้ความเห็นชอบหลักสูตร รายละเอียดที่เกี่ยวข้องและรายการค่าใช้จ่าย ที่ใช้ในการฝึกยกระดับฝีมือแรงงานและการฝึกเปลี่ยนสาขาอาชีพ  </w:t>
      </w:r>
      <w:r w:rsidR="00094F82" w:rsidRPr="000C2AAC">
        <w:rPr>
          <w:rFonts w:asciiTheme="minorBidi" w:hAnsiTheme="minorBidi"/>
          <w:noProof/>
          <w:sz w:val="32"/>
          <w:szCs w:val="32"/>
        </w:rPr>
        <w:t>(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กรณีส่งลูกจ้างไปรับการฝึกภายนอก</w:t>
      </w:r>
      <w:r w:rsidR="00094F82" w:rsidRPr="000C2AAC">
        <w:rPr>
          <w:rFonts w:asciiTheme="minorBidi" w:hAnsiTheme="minorBidi"/>
          <w:noProof/>
          <w:sz w:val="32"/>
          <w:szCs w:val="32"/>
        </w:rPr>
        <w:t>) 25/05/2558 12:38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BA0026" w:rsidRPr="000C2AAC" w14:paraId="5F1398AA" w14:textId="77777777" w:rsidTr="009B7715">
        <w:tc>
          <w:tcPr>
            <w:tcW w:w="675" w:type="dxa"/>
          </w:tcPr>
          <w:p w14:paraId="08D93DD3" w14:textId="2000A8CF" w:rsidR="00BA0026" w:rsidRPr="000C2AAC" w:rsidRDefault="00BA0026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F935419" w14:textId="77777777" w:rsidR="00BA0026" w:rsidRPr="000C2AAC" w:rsidRDefault="00BA0026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ศูนย์พัฒนาฝีมือแรงงานจังหวัดปราจีนบุรี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455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6 ต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ำบล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กบินทร์ อ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ำเภอ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กบินทร์บุรี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จังหวัดปราจีนบุรี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25110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 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037-290-380-2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, โทรสาร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: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037-290-383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020E39D9" w14:textId="77777777" w:rsidR="00BA0026" w:rsidRPr="000C2AAC" w:rsidRDefault="00BA0026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472CBBB6" w14:textId="0E45ACC5" w:rsidR="00BA0026" w:rsidRDefault="00BA0026" w:rsidP="009B7715">
            <w:pP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สามารถค้นหาได้ทางเว็บไซต์ </w:t>
            </w:r>
            <w:hyperlink r:id="rId9" w:history="1">
              <w:r w:rsidRPr="001E0793">
                <w:rPr>
                  <w:rStyle w:val="Hyperlink"/>
                  <w:rFonts w:asciiTheme="minorBidi" w:hAnsiTheme="minorBidi"/>
                  <w:iCs/>
                  <w:noProof/>
                  <w:sz w:val="32"/>
                  <w:szCs w:val="32"/>
                </w:rPr>
                <w:t>http://www.dsd.go.th/Prachinburi</w:t>
              </w:r>
            </w:hyperlink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8653E4A" w14:textId="76CDE98F" w:rsidR="00BA0026" w:rsidRPr="00BA0026" w:rsidRDefault="00BA0026" w:rsidP="009B7715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</w:p>
        </w:tc>
      </w:tr>
    </w:tbl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การยื่นคำขอให้ผู้ประกอบกิจการยื่นขอรับรองหลักสูตร ณ หน่วยงานของกรมพัฒนาฝีมือแรงงานที่ผู้ประกอบกิจการซึ่งเป็นนายจ้างมีสำนักงานใหญ่ หรือสำนักงานสาขาที่จะดำเนินการฝึกอบรมตั้งอยู่ใน เขตจังหวัด นั้น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กรณีส่งลูกจ้างไปรับการฝึกภายนอก 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ดำเนินการฝึกที่เป็นนายจ้างอาจส่งผู้รับการฝึกที่เป็นลูกจ้างไปรับการฝึกอบรมฝีมือแรงงานกับสถานศึกษาตามกฎหมายว่าด้วยโรงเรียนเอกชน สถาบันอุดมศึกษาตามกฎหมายว่าด้วยสถาบันอุดมศึกษา ทั้งภาครัฐและเอกชนหรือสถานฝึกอบรมฝีมือแรงงานของทางราชการ หรือ หน่วยฝึกอบรมฝีมือแรงงานที่เป็นมูลนิธิ สมาคม หรือนิติบุคคลที่ตั้งขึ้นตามกฎหมายไทย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เงื่อนไขในการยื่นคำขอ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ต้องยื่นคำขอรับความเห็นชอบหลักสูตร รายละเอียดที่เกี่ยวข้องและรายการค่าใช้จ่ายที่ใช้ในการฝึกอบรมเสนอนายทะเบียนเพื่อพิจารณาให้ความเห็นชอบ ก่อนดำเนินการฝึกอบรมหรือหลังจากเสร็จสิ้นการฝึกอบรมแล้ว ทั้งนี้จะต้องจัดทำรายงานเกี่ยวกับการฝึกอบรม พร้อมแนบหลักสูตร กำหนดการฝึกและหลักฐานค่าใช้จ่ายในการฝึกอบรมแต่ละหลักสูตรตามที่จ่ายจริง เสนอต่อนายทะเบียนให้ความเห็นชอบภายใน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วันนับแต่วันเสร็จสิ้นการฝึกอบรมเท่านั้น สำหรับการฝึกอบรมตั้งแต่วันที่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พฤศจิกายน จนถึง </w:t>
      </w:r>
      <w:r w:rsidRPr="000C2AAC">
        <w:rPr>
          <w:rFonts w:asciiTheme="minorBidi" w:hAnsiTheme="minorBidi"/>
          <w:noProof/>
          <w:sz w:val="32"/>
          <w:szCs w:val="32"/>
        </w:rPr>
        <w:t xml:space="preserve">31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ธันวาคม ต้องยื่นไม่เกินวันที่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มกราคม ของปีถัดไป ทั้งนี้การพิจารณาให้ความเห็นชอบของนายทะเบียน เป็นไปตามประกาศคณะกรรมการส่งเสริมการพัฒนาฝีมือแรงงาน เรื่อง หลักเกณฑ์ วิธีการ และเงื่อนไข ในการให้ความเห็นชอบหลักสูตร รายละเอียดที่เกี่ยวข้องและรายการค่าใช้จ่ายที่ใช้ในการฝึกยกระดับฝีมือแรงงานและการฝึกเปลี่ยนสาขาอาชีพ ลงวันที่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ตุลาคม </w:t>
      </w:r>
      <w:r w:rsidRPr="000C2AAC">
        <w:rPr>
          <w:rFonts w:asciiTheme="minorBidi" w:hAnsiTheme="minorBidi"/>
          <w:noProof/>
          <w:sz w:val="32"/>
          <w:szCs w:val="32"/>
        </w:rPr>
        <w:t>2551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ต้องเป็นการฝึกอบรมให้แก่ลูกจ้างของตนเองและเป็นการฝึกอบรมภายในประเทศเท่านั้น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หลักสูตรการฝึกอบรม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กรณีการฝึกยกระดับฝีมือแรงงาน หมายถึง การที่ผู้ประกอบกิจการซึ่งเป็นนายจ้างจัดให้ลูกจ้างได้ฝึกอบรมฝีมือแรงงานเพิ่มเติมในสาขาอาชีพที่ลูกจ้างปฏิบัติงานอยู่ตามปกติ เพื่อให้ลูกจ้างได้มีความรู้ ความสามารถ และทักษะ ใน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สาขาอาชีพนั้นสูงขึ้น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2.1.1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หลักสูตรต้องมีวัตถุประสงค์เพื่อพัฒนาฝีมือแรงงานของลูกจ้างให้มีความรู้ ความสามารถ ทักษะ และทัศนคติที่ดี ต่อการปฏิบัติงานเพิ่มขึ้นตามสาขาอาชีพที่ลูกจ้างนั้นปฏิบัติงานอยู่ตามปกติ 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2.1.2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เนื้อหาวิชาของหลักสูตรต้องมีความสอดคล้องและเป็นประโยชน์กับกิจการของสถานประกอบกิจการนั้น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2.1.3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ระยะเวลาการฝึกอบรมต้องสอดคล้องกับหลักสูตร กรณีการฝึกยกระดับฝีมือแรงงานต้องไม่น้อยกว่า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ชั่วโมง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กรณีการฝึกเปลี่ยนสาขาอาชีพ หมายถึง การที่ผู้ประกอบกิจการซึ่งเป็นนายจ้างจัดให้ลูกจ้างได้ฝึกอบรมฝีมือแรงงานเพิ่มเติมในสาขาอาชีพอื่นที่ลูกจ้างมิได้ปฏิบัติงานอยู่ตามปกติ เพื่อให้ลูกจ้างได้มีความรู้ ความสามารถ ที่จะทำงานในสาขาอาชีพอื่นนั้น ได้ด้วย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2.2.1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หลักสูตรต้องมีวัตถุประสงค์เพื่อพัฒนาฝีมือแรงงานของลูกจ้างให้มีความรู้ ความสามารถ ทักษะ และทัศนคติที่ดีต่อการปฏิบัติงานเพิ่มขึ้นตามสาขาอาชีพอื่นเพิ่มเติมนอกเหนือจากลักษณะงานที่ปฏิบัติอยู่ตามปกติ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2.2.2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เนื้อหาวิชาของหลักสูตร ต้องมีความสอดคล้องและเป็นประโยชน์กับกิจการของสถานประกอบกิจการนั้น หรือเพื่อประโยชน์ต่อลูกจ้างที่จะพัฒนาไปสู่การทำงานในสาขาอาชีพอื่นเพิ่มเติมได้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2.2.3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ระยะเวลาการฝึกอบรมต้องสอดคล้องกับหลักสูตร แต่ต้องไม่น้อยกว่า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ชั่วโมง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การพิจารณาค่าใช้จ่ายที่ใช้ในการฝึกอบรมลูกจ้าง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ประกาศคณะกรรมการส่งเสริมการพัฒนาฝีมือแรงงานเรื่อง หลักเกณฑ์ วิธีการ และเงื่อนไขในการ ให้ความเห็นชอบหลักสูตร รายละเอียดที่เกี่ยวข้องและรายการค่าใช้จ่ายที่ใช้ในการฝึกยกระดับฝีมือแรงงานและการฝึกเปลี่ยนสาขาอาชีพ ลงวันที่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ตุลาคม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2551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มิได้กำหนดกรอบรายการค่าใช้จ่ายไว้ เนื่องจากนายทะเบียนจะให้ความเห็นชอบเฉพาะหลักสูตร เพื่อนับจำนวนผู้รับการฝึกในการประเมินเงินสมทบกองทุนพัฒนาฝีมือแรงงานเท่านั้น ส่วนค่าใช้จ่ายในการฝึกอบรมให้ยื่นต่อกรมสรรพากรตามประกาศกระทรวงการคลัง เรื่อง การกำหนดสถานศึกษาหรือสถานฝึกอบรมฝีมือแรงงานที่รับลูกจ้างของบริษัทหรือห้างหุ้นส่วนนิติบุคคลเข้าศึกษาหรือฝึกอบรม ลงวันที่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23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พฤศจิกายน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2548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 หรือไม่อาจแก้ไข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 ร่วมกัน 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ทั้งนี้จะแจ้งผลการพิจารณาให้ผู้ยื่นคำขอทราบภายใน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 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รับเรื่องคำขอ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ตรวจสอบความครบถ้วนของเอกสาร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ลงทะเบียนเอกสารที่ผ่านการตรวจ ต่อรุ่น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หลักสูตร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2BBFBE68" w14:textId="77777777" w:rsidTr="00313D38">
        <w:tc>
          <w:tcPr>
            <w:tcW w:w="675" w:type="dxa"/>
            <w:vAlign w:val="center"/>
          </w:tcPr>
          <w:p w14:paraId="0845B2C3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4E79FFA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74F14269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668DBB71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เจ้าหน้าที่พิจารณาหลักสูตรและค่าใช้จ่ายในการจัดฝึกอบรม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จัดพิมพ์หนังสือ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รับรอง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ตรวจทานความถูกต้องของใบรับรองต่อรุ่น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หลักสูตร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/ 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คำขอ 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665CBD48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ED66E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534E0B04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740981A6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B79592A" w14:textId="77777777" w:rsidTr="00313D38">
        <w:tc>
          <w:tcPr>
            <w:tcW w:w="675" w:type="dxa"/>
            <w:vAlign w:val="center"/>
          </w:tcPr>
          <w:p w14:paraId="75F8746B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7972880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5CF9AB9D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71397C33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นายทะเบียนพิจารณาลงนามอนุมัติต่อรุ่น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หลักสูตร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แจ้งสถานประกอบกิจการมารับหนังสือรับรอง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455EAC62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5C080F2E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3C3B40E9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48360562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คำขอรับการรับรองหลักสูตร ค่าใช้จ่ายในการฝึกยกระดับฝีมือแรงงานและการฝึกเปลี่ยนสาขาอาชีพ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 ฝย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ฝป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BC9BAED" w14:textId="77777777" w:rsidTr="004E651F">
        <w:tc>
          <w:tcPr>
            <w:tcW w:w="675" w:type="dxa"/>
            <w:vAlign w:val="center"/>
          </w:tcPr>
          <w:p w14:paraId="595E94E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C83F47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ละเอียดเกี่ยวกับหลักสูตรและค่าใช้จ่ายในการฝึกอบรมยกระดับฝีมือแรงงานและการฝึกเปลี่ยนสาขาอาชีพ กรณีส่งไปรับการฝึกกับสถานฝึกอบรมอื่น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  ฝย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ฝป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2 - 2)</w:t>
            </w:r>
          </w:p>
        </w:tc>
        <w:tc>
          <w:tcPr>
            <w:tcW w:w="1843" w:type="dxa"/>
          </w:tcPr>
          <w:p w14:paraId="0D45F45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4FBC4EA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6233A3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07CEAA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342FBF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1E68729" w14:textId="77777777" w:rsidTr="004E651F">
        <w:tc>
          <w:tcPr>
            <w:tcW w:w="675" w:type="dxa"/>
            <w:vAlign w:val="center"/>
          </w:tcPr>
          <w:p w14:paraId="651501C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1F1BD1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กำหนดการฝึกอบรมโบว์ชัวร์ ใบสมัคร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พร้อมรับรองสำเนาถูกต้อง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61EF924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ECBFB9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280DB5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46AF3D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6186BA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65A2D6A" w14:textId="77777777" w:rsidTr="004E651F">
        <w:tc>
          <w:tcPr>
            <w:tcW w:w="675" w:type="dxa"/>
            <w:vAlign w:val="center"/>
          </w:tcPr>
          <w:p w14:paraId="13DC112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C8AD62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หลักฐานหลักสูตรหรือหัวข้อการฝึกอบรมของ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สถานศึกษาหรือสถานฝึกอบรม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กรณีส่งไปรับการฝึกอบรมกับสถานฝึกอบรมหรือสถานฝึกอบรมฝีมือแรงงาน พร้อมรับรองสำเนาถูกต้อง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7546F0A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3D8B505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24962EC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08DC7A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A3174C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9BEEC2F" w14:textId="77777777" w:rsidTr="004E651F">
        <w:tc>
          <w:tcPr>
            <w:tcW w:w="675" w:type="dxa"/>
            <w:vAlign w:val="center"/>
          </w:tcPr>
          <w:p w14:paraId="2C8D390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0D10B7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หนังสือส่งตัว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หนังสือขออนุมัติ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หนังสือเชิญให้เข้ารับการฝึกอบรม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หนังสือตอบรับ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หนังสือรับรองการฝึกอบรม พร้อมสำเนาถูกต้อง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2EB0E8B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3DC4ED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5C9FF0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1487BD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4C4B77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5AE37A5" w14:textId="77777777" w:rsidTr="004E651F">
        <w:tc>
          <w:tcPr>
            <w:tcW w:w="675" w:type="dxa"/>
            <w:vAlign w:val="center"/>
          </w:tcPr>
          <w:p w14:paraId="7C77710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D38355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หลักฐานค่าธรรมเนียมในการฝึกอบรม</w:t>
            </w:r>
          </w:p>
        </w:tc>
        <w:tc>
          <w:tcPr>
            <w:tcW w:w="1843" w:type="dxa"/>
          </w:tcPr>
          <w:p w14:paraId="4062568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79EDE7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4C9A8D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75F14A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5A713C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558CD07" w14:textId="77777777" w:rsidTr="004E651F">
        <w:tc>
          <w:tcPr>
            <w:tcW w:w="675" w:type="dxa"/>
            <w:vAlign w:val="center"/>
          </w:tcPr>
          <w:p w14:paraId="17998EE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90D201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สำเนาหนังสือรับรองการจดทะเบียนนิติบุคคล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กรณีเป็นนิติบุคคลและเป็นการยื่นคำขอ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ครั้งแรก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079423B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5929E5F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768E69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E62F3D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5324A4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6FCFDEB" w14:textId="77777777" w:rsidTr="004E651F">
        <w:tc>
          <w:tcPr>
            <w:tcW w:w="675" w:type="dxa"/>
            <w:vAlign w:val="center"/>
          </w:tcPr>
          <w:p w14:paraId="2ABE5EB6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444256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กรณีมีการมอบอำนาจ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พร้อมสำเนาบัตรประจำตัวประชาชนของผู้มอบและผู้รับมอบ</w:t>
            </w:r>
          </w:p>
        </w:tc>
        <w:tc>
          <w:tcPr>
            <w:tcW w:w="1843" w:type="dxa"/>
          </w:tcPr>
          <w:p w14:paraId="255D11C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E80D6B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FB9096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8A9E0B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81EF72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14:paraId="201E5AF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BA0026" w:rsidRPr="000C2AAC" w14:paraId="07DF31DE" w14:textId="77777777" w:rsidTr="00C1539D">
        <w:tc>
          <w:tcPr>
            <w:tcW w:w="534" w:type="dxa"/>
          </w:tcPr>
          <w:p w14:paraId="07FE0908" w14:textId="74FD2078" w:rsidR="00BA0026" w:rsidRPr="000C2AAC" w:rsidRDefault="00BA0026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B404518" w14:textId="77777777" w:rsidR="00BA0026" w:rsidRPr="000C2AAC" w:rsidRDefault="00BA0026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ศูนย์พัฒนาฝีมือแรงงานจังหวัดปราจีนบุรี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455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6 ต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ำบล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กบินทร์ อ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ำเภอ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กบินทร์บุรี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จังหวัดปราจีนบุรี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25110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 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037-290-380-2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, โทรสาร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: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037-290-383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5BA77E16" w14:textId="77777777" w:rsidR="00BA0026" w:rsidRPr="000C2AAC" w:rsidRDefault="00BA0026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37AD2131" w14:textId="439D0010" w:rsidR="00BA0026" w:rsidRPr="000C2AAC" w:rsidRDefault="00BA0026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สามารถค้นหาได้ทางเว็บไซต์ </w:t>
            </w:r>
            <w:r w:rsidRPr="007A4DE9">
              <w:rPr>
                <w:rFonts w:asciiTheme="minorBidi" w:hAnsiTheme="minorBidi"/>
                <w:iCs/>
                <w:noProof/>
                <w:sz w:val="32"/>
                <w:szCs w:val="32"/>
              </w:rPr>
              <w:t>http://www.dsd.go.th/Prachinburi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  <w:tr w:rsidR="00BA0026" w:rsidRPr="000C2AAC" w14:paraId="7970D4C9" w14:textId="77777777" w:rsidTr="00C1539D">
        <w:tc>
          <w:tcPr>
            <w:tcW w:w="534" w:type="dxa"/>
          </w:tcPr>
          <w:p w14:paraId="22A5FD49" w14:textId="6B050171" w:rsidR="00BA0026" w:rsidRPr="000C2AAC" w:rsidRDefault="00BA0026" w:rsidP="008C1396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54F295FC" w14:textId="5444B5F3" w:rsidR="00BA0026" w:rsidRPr="000C2AAC" w:rsidRDefault="00BA0026" w:rsidP="00EA6950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A0026" w:rsidRPr="000C2AAC" w14:paraId="33DBD81C" w14:textId="77777777" w:rsidTr="00C1539D">
        <w:tc>
          <w:tcPr>
            <w:tcW w:w="534" w:type="dxa"/>
          </w:tcPr>
          <w:p w14:paraId="49BBEB72" w14:textId="77777777" w:rsidR="00BA0026" w:rsidRDefault="00BA0026" w:rsidP="008C1396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</w:p>
          <w:p w14:paraId="49445513" w14:textId="77777777" w:rsidR="00BA0026" w:rsidRDefault="00BA0026" w:rsidP="008C1396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</w:p>
          <w:p w14:paraId="78A026F7" w14:textId="5D7472DC" w:rsidR="00BA0026" w:rsidRPr="000C2AAC" w:rsidRDefault="00BA0026" w:rsidP="008C1396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</w:p>
        </w:tc>
        <w:tc>
          <w:tcPr>
            <w:tcW w:w="9639" w:type="dxa"/>
          </w:tcPr>
          <w:p w14:paraId="3303CCFD" w14:textId="3A1547E8" w:rsidR="00BA0026" w:rsidRPr="000C2AAC" w:rsidRDefault="00BA0026" w:rsidP="00EA6950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BA0026" w:rsidRPr="000C2AAC" w14:paraId="3B1EA5AB" w14:textId="77777777" w:rsidTr="00C1539D">
        <w:tc>
          <w:tcPr>
            <w:tcW w:w="534" w:type="dxa"/>
          </w:tcPr>
          <w:p w14:paraId="13FE679E" w14:textId="30B9BF00" w:rsidR="00BA0026" w:rsidRPr="000C2AAC" w:rsidRDefault="00BA0026" w:rsidP="008C1396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21D9C9C7" w14:textId="57674B1F" w:rsidR="00BA0026" w:rsidRPr="000C2AAC" w:rsidRDefault="00BA0026" w:rsidP="00EA6950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14:paraId="3D5866BE" w14:textId="77777777" w:rsidR="00C1539D" w:rsidRPr="00BA0026" w:rsidRDefault="00C1539D" w:rsidP="00BA0026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แบบฟอร์ม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A6129D4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สำเนาเอกสารทุกฉบับต้องมีการรับรองสำเนาถูกต้องโดยผู้มีอำนาจลงนามแทนบริษัทหรือผู้รับมอบอำนาจ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สามารถดาวโหลดได้ที่ </w:t>
      </w:r>
      <w:r w:rsidR="00251A9F" w:rsidRPr="000C2AAC">
        <w:rPr>
          <w:rFonts w:asciiTheme="minorBidi" w:hAnsiTheme="minorBidi"/>
          <w:noProof/>
          <w:sz w:val="32"/>
          <w:szCs w:val="32"/>
        </w:rPr>
        <w:t>http://home.dsd.go.th/sdpaa/index.php?option=com_content&amp;amp;view=article&amp;amp;id=123&amp;amp;Itemid=125</w:t>
      </w:r>
      <w:bookmarkStart w:id="0" w:name="_GoBack"/>
      <w:bookmarkEnd w:id="0"/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4598" w:type="dxa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BA0026" w:rsidRPr="000C2AAC" w14:paraId="6D0BBF17" w14:textId="77777777" w:rsidTr="00BA0026">
        <w:tc>
          <w:tcPr>
            <w:tcW w:w="1418" w:type="dxa"/>
          </w:tcPr>
          <w:p w14:paraId="71CC28E5" w14:textId="77777777" w:rsidR="00BA0026" w:rsidRPr="000C2AAC" w:rsidRDefault="00BA0026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39598A49" w14:textId="1CF6D1F6" w:rsidR="00BA0026" w:rsidRPr="000C2AAC" w:rsidRDefault="00BA0026" w:rsidP="008C1396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20/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07/2558</w:t>
            </w:r>
          </w:p>
        </w:tc>
      </w:tr>
      <w:tr w:rsidR="00BA0026" w:rsidRPr="000C2AAC" w14:paraId="3FCBCAB2" w14:textId="77777777" w:rsidTr="00BA0026">
        <w:tc>
          <w:tcPr>
            <w:tcW w:w="1418" w:type="dxa"/>
          </w:tcPr>
          <w:p w14:paraId="76AEC54C" w14:textId="77777777" w:rsidR="00BA0026" w:rsidRPr="000C2AAC" w:rsidRDefault="00BA0026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1112EC4E" w14:textId="43E194EC" w:rsidR="00BA0026" w:rsidRPr="000C2AAC" w:rsidRDefault="00BA0026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BA0026" w:rsidRPr="000C2AAC" w14:paraId="4A1DF6A2" w14:textId="77777777" w:rsidTr="00BA0026">
        <w:tc>
          <w:tcPr>
            <w:tcW w:w="1418" w:type="dxa"/>
          </w:tcPr>
          <w:p w14:paraId="082BD70C" w14:textId="77777777" w:rsidR="00BA0026" w:rsidRPr="000C2AAC" w:rsidRDefault="00BA0026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094C5826" w14:textId="401AF14F" w:rsidR="00BA0026" w:rsidRPr="000C2AAC" w:rsidRDefault="00BA0026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จีรศักดิ์  เตียวตระกูล</w:t>
            </w:r>
          </w:p>
        </w:tc>
      </w:tr>
      <w:tr w:rsidR="00BA0026" w:rsidRPr="000C2AAC" w14:paraId="105C0B62" w14:textId="77777777" w:rsidTr="00BA0026">
        <w:tc>
          <w:tcPr>
            <w:tcW w:w="1418" w:type="dxa"/>
          </w:tcPr>
          <w:p w14:paraId="7A8B8EDF" w14:textId="77777777" w:rsidR="00BA0026" w:rsidRPr="000C2AAC" w:rsidRDefault="00BA0026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7BE17984" w14:textId="64A839CA" w:rsidR="00BA0026" w:rsidRPr="000C2AAC" w:rsidRDefault="00BA0026" w:rsidP="008C1396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อรรถชัย  สุกใส</w:t>
            </w:r>
          </w:p>
        </w:tc>
      </w:tr>
      <w:tr w:rsidR="00BA0026" w:rsidRPr="000C2AAC" w14:paraId="6BB94F10" w14:textId="77777777" w:rsidTr="00BA0026">
        <w:tc>
          <w:tcPr>
            <w:tcW w:w="1418" w:type="dxa"/>
          </w:tcPr>
          <w:p w14:paraId="362D6899" w14:textId="77777777" w:rsidR="00BA0026" w:rsidRPr="000C2AAC" w:rsidRDefault="00BA0026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560B2DA3" w14:textId="24BDEF46" w:rsidR="00BA0026" w:rsidRPr="000C2AAC" w:rsidRDefault="00BA0026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จีรศักดิ์  เตียวตระกูล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10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C2E280" w14:textId="77777777" w:rsidR="00AD0EB4" w:rsidRDefault="00AD0EB4" w:rsidP="00C81DB8">
      <w:pPr>
        <w:spacing w:after="0" w:line="240" w:lineRule="auto"/>
      </w:pPr>
      <w:r>
        <w:separator/>
      </w:r>
    </w:p>
  </w:endnote>
  <w:endnote w:type="continuationSeparator" w:id="0">
    <w:p w14:paraId="34F4D0CF" w14:textId="77777777" w:rsidR="00AD0EB4" w:rsidRDefault="00AD0EB4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C1ADCB" w14:textId="77777777" w:rsidR="00AD0EB4" w:rsidRDefault="00AD0EB4" w:rsidP="00C81DB8">
      <w:pPr>
        <w:spacing w:after="0" w:line="240" w:lineRule="auto"/>
      </w:pPr>
      <w:r>
        <w:separator/>
      </w:r>
    </w:p>
  </w:footnote>
  <w:footnote w:type="continuationSeparator" w:id="0">
    <w:p w14:paraId="28C67376" w14:textId="77777777" w:rsidR="00AD0EB4" w:rsidRDefault="00AD0EB4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1A9F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251A9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51A9F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D0EB4"/>
    <w:rsid w:val="00AE6A9D"/>
    <w:rsid w:val="00AF4A06"/>
    <w:rsid w:val="00B23DA2"/>
    <w:rsid w:val="00B509FC"/>
    <w:rsid w:val="00B95782"/>
    <w:rsid w:val="00BA0026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731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dsd.go.th/Prachinbur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335A8-A302-4191-9EAE-AA68A6872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9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อรรถชัย สุกใส</cp:lastModifiedBy>
  <cp:revision>84</cp:revision>
  <cp:lastPrinted>2015-03-02T15:12:00Z</cp:lastPrinted>
  <dcterms:created xsi:type="dcterms:W3CDTF">2015-04-23T03:41:00Z</dcterms:created>
  <dcterms:modified xsi:type="dcterms:W3CDTF">2015-07-20T10:44:00Z</dcterms:modified>
</cp:coreProperties>
</file>